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D4" w:rsidRPr="00B169DF" w:rsidRDefault="00CD6897" w:rsidP="003537D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3537D4" w:rsidRPr="00B169DF">
        <w:rPr>
          <w:rFonts w:ascii="Corbel" w:hAnsi="Corbel"/>
          <w:bCs/>
          <w:i/>
        </w:rPr>
        <w:t xml:space="preserve">Załącznik nr 1.5 do Zarządzenia Rektora UR  nr </w:t>
      </w:r>
      <w:r w:rsidR="003537D4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D57493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8059C8">
        <w:rPr>
          <w:rFonts w:ascii="Corbel" w:hAnsi="Corbel"/>
          <w:i/>
          <w:sz w:val="24"/>
          <w:szCs w:val="24"/>
        </w:rPr>
        <w:tab/>
      </w:r>
      <w:r w:rsidR="008059C8">
        <w:rPr>
          <w:rFonts w:ascii="Corbel" w:hAnsi="Corbel"/>
          <w:i/>
          <w:sz w:val="24"/>
          <w:szCs w:val="24"/>
        </w:rPr>
        <w:tab/>
      </w:r>
      <w:r w:rsidR="008059C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D57493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/202</w:t>
      </w:r>
      <w:r w:rsidR="00D57493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57493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57493">
              <w:rPr>
                <w:rFonts w:ascii="Corbel" w:hAnsi="Corbel"/>
                <w:b w:val="0"/>
                <w:bCs/>
                <w:sz w:val="24"/>
                <w:szCs w:val="24"/>
              </w:rPr>
              <w:t>Profil</w:t>
            </w:r>
            <w:r w:rsidR="00E91BBD" w:rsidRPr="00D57493">
              <w:rPr>
                <w:rFonts w:ascii="Corbel" w:hAnsi="Corbel"/>
                <w:b w:val="0"/>
                <w:bCs/>
                <w:sz w:val="24"/>
                <w:szCs w:val="24"/>
              </w:rPr>
              <w:t>aktyka wykluczenia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D62CC" w:rsidRPr="00B169DF" w:rsidTr="00B819C8">
        <w:tc>
          <w:tcPr>
            <w:tcW w:w="2694" w:type="dxa"/>
            <w:vAlign w:val="center"/>
          </w:tcPr>
          <w:p w:rsidR="008D62CC" w:rsidRPr="00B169DF" w:rsidRDefault="008D62C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8D62CC" w:rsidRPr="00B169DF" w:rsidRDefault="00D574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749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D62CC" w:rsidRPr="00B169DF" w:rsidTr="00B819C8">
        <w:tc>
          <w:tcPr>
            <w:tcW w:w="2694" w:type="dxa"/>
            <w:vAlign w:val="center"/>
          </w:tcPr>
          <w:p w:rsidR="008D62CC" w:rsidRPr="00B169DF" w:rsidRDefault="008D62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D62CC" w:rsidRPr="00B169DF" w:rsidRDefault="008D62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D62CC" w:rsidRPr="00B169DF" w:rsidTr="00B819C8">
        <w:tc>
          <w:tcPr>
            <w:tcW w:w="2694" w:type="dxa"/>
            <w:vAlign w:val="center"/>
          </w:tcPr>
          <w:p w:rsidR="008D62CC" w:rsidRPr="00B169DF" w:rsidRDefault="008D62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D62CC" w:rsidRPr="00B169DF" w:rsidRDefault="008D62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3537D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3537D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i zjawiskom, których wynikiem są różne formy </w:t>
            </w:r>
            <w:r w:rsidR="00E91BBD">
              <w:rPr>
                <w:rFonts w:ascii="Corbel" w:eastAsia="Calibri" w:hAnsi="Corbel"/>
                <w:b w:val="0"/>
                <w:szCs w:val="22"/>
                <w:lang w:eastAsia="en-US"/>
              </w:rPr>
              <w:t>wykluczenia społecznego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 xml:space="preserve">h </w:t>
            </w:r>
            <w:r w:rsidR="00E91BBD">
              <w:rPr>
                <w:rFonts w:ascii="Corbel" w:hAnsi="Corbel"/>
                <w:b w:val="0"/>
                <w:szCs w:val="22"/>
              </w:rPr>
              <w:t>wykluczenia społecznego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ryzyka wiktymizacji.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profilaktyki wiktymizacji</w:t>
            </w:r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  <w:r w:rsidR="00836CA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1BBD" w:rsidRPr="00B169DF" w:rsidTr="006E3CE5">
        <w:tc>
          <w:tcPr>
            <w:tcW w:w="9520" w:type="dxa"/>
          </w:tcPr>
          <w:p w:rsidR="00E91BB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– wybrane definicje, pojęcia, analizy, statystyki.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ryzyka osób zagrożonych marginalizacją i wykluczeniem społecznym.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a problem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– wybrane obszary: ryzyko wykluczenia i marginalizacji kobiet w przestrzeni struktur społeczno</w:t>
            </w:r>
            <w:r w:rsidR="00E03077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prawnych; bezrobocie, bezdomność, uzależnienia, izolacja penitencjarna, seniorzy.</w:t>
            </w:r>
          </w:p>
          <w:p w:rsidR="00C61A4D" w:rsidRPr="00C61A4D" w:rsidRDefault="00C61A4D" w:rsidP="00C61A4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a poczucie osamotnienia i braku sensu życia.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244D0" w:rsidRPr="00353D99" w:rsidRDefault="00A244D0" w:rsidP="00A244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A244D0" w:rsidRPr="005E4BDD" w:rsidRDefault="00A244D0" w:rsidP="00A244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>
              <w:rPr>
                <w:rFonts w:ascii="Corbel" w:hAnsi="Corbel"/>
                <w:i/>
                <w:color w:val="000000"/>
              </w:rPr>
              <w:t>kolokwium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>w zakresie 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8059C8">
              <w:rPr>
                <w:rFonts w:ascii="Corbel" w:hAnsi="Corbel"/>
                <w:i/>
                <w:color w:val="000000"/>
              </w:rPr>
              <w:t xml:space="preserve"> – minimum 51</w:t>
            </w:r>
            <w:r>
              <w:rPr>
                <w:rFonts w:ascii="Corbel" w:hAnsi="Corbel"/>
                <w:i/>
                <w:color w:val="000000"/>
              </w:rPr>
              <w:t>% pozytywnych odpowiedzi.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E03077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C61A4D" w:rsidRPr="00B169DF" w:rsidTr="00BF3EC3">
        <w:trPr>
          <w:trHeight w:val="3190"/>
        </w:trPr>
        <w:tc>
          <w:tcPr>
            <w:tcW w:w="7513" w:type="dxa"/>
          </w:tcPr>
          <w:p w:rsidR="00C61A4D" w:rsidRPr="00D57493" w:rsidRDefault="00C61A4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5749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  <w:bookmarkStart w:id="0" w:name="_GoBack"/>
            <w:bookmarkEnd w:id="0"/>
          </w:p>
          <w:p w:rsidR="00BF3EC3" w:rsidRPr="00D57493" w:rsidRDefault="00BF3EC3" w:rsidP="00BF3E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493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D574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D57493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BF3EC3" w:rsidRPr="00D57493" w:rsidRDefault="00BF3EC3" w:rsidP="00BF3E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493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D574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D5749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BF3EC3" w:rsidRPr="00D57493" w:rsidRDefault="00BF3EC3" w:rsidP="00BF3E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7493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D57493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D57493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BF3EC3" w:rsidRPr="00D57493" w:rsidRDefault="00BF3EC3" w:rsidP="00BF3EC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D57493">
              <w:rPr>
                <w:rFonts w:ascii="Corbel" w:hAnsi="Corbel"/>
                <w:iCs/>
                <w:sz w:val="24"/>
                <w:szCs w:val="24"/>
              </w:rPr>
              <w:t xml:space="preserve">Błachut J., Gaberle A., Krajewski K., </w:t>
            </w:r>
            <w:r w:rsidRPr="00D57493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r w:rsidRPr="00D57493">
              <w:rPr>
                <w:rFonts w:ascii="Corbel" w:hAnsi="Corbel"/>
                <w:iCs/>
                <w:sz w:val="24"/>
                <w:szCs w:val="24"/>
              </w:rPr>
              <w:t>INFOtrade, Gdańsk 2001.</w:t>
            </w:r>
          </w:p>
          <w:p w:rsidR="00C61A4D" w:rsidRPr="00D57493" w:rsidRDefault="00BF3EC3" w:rsidP="00BF3E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7493">
              <w:rPr>
                <w:rFonts w:ascii="Corbel" w:hAnsi="Corbel"/>
                <w:sz w:val="24"/>
                <w:szCs w:val="24"/>
              </w:rPr>
              <w:t>Jarosz, M. red. (2008). Wykluczeni. Wymiar społeczny, materialny i etniczny, Warszawa: ISP PAN.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1F513D" w:rsidRPr="00D5749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57493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62331D" w:rsidRPr="00D57493" w:rsidRDefault="0062331D" w:rsidP="0062331D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D57493">
              <w:rPr>
                <w:rFonts w:ascii="Corbel" w:eastAsia="Calibri" w:hAnsi="Corbel"/>
                <w:lang w:eastAsia="en-US"/>
              </w:rPr>
              <w:t>Nóżka, N. (2008). Styl życia bezdomnego człowieka, w: M Dębski, K. Stachura, Oblicza bezdomności, Gdańsk, UG.</w:t>
            </w:r>
          </w:p>
          <w:p w:rsidR="0062331D" w:rsidRPr="00D57493" w:rsidRDefault="0062331D" w:rsidP="0062331D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D57493">
              <w:rPr>
                <w:rFonts w:ascii="Corbel" w:eastAsia="Calibri" w:hAnsi="Corbel"/>
                <w:lang w:eastAsia="en-US"/>
              </w:rPr>
              <w:t>Pamiętniki. (2003- 2008). Pamiętniki bezrobotnych, vol. 1-8, Warszawa: Oficyna Wydawnicza SGH.</w:t>
            </w:r>
          </w:p>
          <w:p w:rsidR="0062331D" w:rsidRPr="00D57493" w:rsidRDefault="0062331D" w:rsidP="0062331D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D57493">
              <w:rPr>
                <w:rFonts w:ascii="Corbel" w:eastAsia="Calibri" w:hAnsi="Corbel"/>
                <w:lang w:eastAsia="en-US"/>
              </w:rPr>
              <w:t>Rakowski, T. (2009). Łowcy, zbieracze, praktycy niemocy. Etnografia człowieka zdegradowanego, Gdańsk, słowo/ obraz terytoria.</w:t>
            </w:r>
          </w:p>
          <w:p w:rsidR="009E3C0D" w:rsidRPr="00D57493" w:rsidRDefault="0062331D" w:rsidP="0062331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7493">
              <w:rPr>
                <w:rFonts w:ascii="Corbel" w:hAnsi="Corbel"/>
                <w:b w:val="0"/>
                <w:smallCaps w:val="0"/>
                <w:szCs w:val="24"/>
              </w:rPr>
              <w:t>Tarkowska, E. (2012). Ubóstwo i wykluczenie społeczne: sytuacja i kultura, [w:] Polska początku XXI wieku: przemiany kulturowe i cywilizacyjne, pod redakcją Krzysztofa Frysztackiego i Piotra Sztompki, Warszawa: Polska Akademia Nauk, Komitet Socjologii.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00A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31D" w:rsidRDefault="0097531D" w:rsidP="00C16ABF">
      <w:pPr>
        <w:spacing w:after="0" w:line="240" w:lineRule="auto"/>
      </w:pPr>
      <w:r>
        <w:separator/>
      </w:r>
    </w:p>
  </w:endnote>
  <w:endnote w:type="continuationSeparator" w:id="1">
    <w:p w:rsidR="0097531D" w:rsidRDefault="009753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31D" w:rsidRDefault="0097531D" w:rsidP="00C16ABF">
      <w:pPr>
        <w:spacing w:after="0" w:line="240" w:lineRule="auto"/>
      </w:pPr>
      <w:r>
        <w:separator/>
      </w:r>
    </w:p>
  </w:footnote>
  <w:footnote w:type="continuationSeparator" w:id="1">
    <w:p w:rsidR="0097531D" w:rsidRDefault="0097531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B4822"/>
    <w:rsid w:val="000C2AA9"/>
    <w:rsid w:val="000C53C0"/>
    <w:rsid w:val="000C798D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0BE0"/>
    <w:rsid w:val="00192F37"/>
    <w:rsid w:val="00194996"/>
    <w:rsid w:val="001A70D2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6EDE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5E3"/>
    <w:rsid w:val="00240AA4"/>
    <w:rsid w:val="00244ABC"/>
    <w:rsid w:val="00251576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37D4"/>
    <w:rsid w:val="0035466E"/>
    <w:rsid w:val="00356B3A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01AA"/>
    <w:rsid w:val="00445970"/>
    <w:rsid w:val="004471CB"/>
    <w:rsid w:val="0045581B"/>
    <w:rsid w:val="00456661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05A00"/>
    <w:rsid w:val="0061029B"/>
    <w:rsid w:val="006125F1"/>
    <w:rsid w:val="006133CC"/>
    <w:rsid w:val="00617230"/>
    <w:rsid w:val="00621CE1"/>
    <w:rsid w:val="0062331D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4608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059C8"/>
    <w:rsid w:val="0081554D"/>
    <w:rsid w:val="0081707E"/>
    <w:rsid w:val="00820030"/>
    <w:rsid w:val="00836CA1"/>
    <w:rsid w:val="008449B3"/>
    <w:rsid w:val="008464A3"/>
    <w:rsid w:val="008552A2"/>
    <w:rsid w:val="00855BF3"/>
    <w:rsid w:val="0085747A"/>
    <w:rsid w:val="00884922"/>
    <w:rsid w:val="00885F64"/>
    <w:rsid w:val="0088673A"/>
    <w:rsid w:val="008917F9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D62CC"/>
    <w:rsid w:val="008E57BF"/>
    <w:rsid w:val="008E64F4"/>
    <w:rsid w:val="008E7C5C"/>
    <w:rsid w:val="008F12C9"/>
    <w:rsid w:val="008F6E29"/>
    <w:rsid w:val="00900A68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7531D"/>
    <w:rsid w:val="00990972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4D0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50A5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C6BCE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3EC3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A4D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23C2"/>
    <w:rsid w:val="00D3397B"/>
    <w:rsid w:val="00D352C9"/>
    <w:rsid w:val="00D35425"/>
    <w:rsid w:val="00D425B2"/>
    <w:rsid w:val="00D428D6"/>
    <w:rsid w:val="00D552B2"/>
    <w:rsid w:val="00D57493"/>
    <w:rsid w:val="00D608D1"/>
    <w:rsid w:val="00D60C9A"/>
    <w:rsid w:val="00D74119"/>
    <w:rsid w:val="00D8075B"/>
    <w:rsid w:val="00D8678B"/>
    <w:rsid w:val="00DA2114"/>
    <w:rsid w:val="00DA59B1"/>
    <w:rsid w:val="00DC0C85"/>
    <w:rsid w:val="00DD399F"/>
    <w:rsid w:val="00DE09C0"/>
    <w:rsid w:val="00DE4A14"/>
    <w:rsid w:val="00DF1C51"/>
    <w:rsid w:val="00DF320D"/>
    <w:rsid w:val="00DF71C8"/>
    <w:rsid w:val="00E018EB"/>
    <w:rsid w:val="00E03077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1BBD"/>
    <w:rsid w:val="00E960BB"/>
    <w:rsid w:val="00EA18DC"/>
    <w:rsid w:val="00EA2074"/>
    <w:rsid w:val="00EA4832"/>
    <w:rsid w:val="00EA4E9D"/>
    <w:rsid w:val="00EB7701"/>
    <w:rsid w:val="00EC4899"/>
    <w:rsid w:val="00ED03AB"/>
    <w:rsid w:val="00ED32D2"/>
    <w:rsid w:val="00ED59D4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486"/>
    <w:rsid w:val="00F27A7B"/>
    <w:rsid w:val="00F31F5D"/>
    <w:rsid w:val="00F367BB"/>
    <w:rsid w:val="00F526AF"/>
    <w:rsid w:val="00F617C3"/>
    <w:rsid w:val="00F61A26"/>
    <w:rsid w:val="00F62C4B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91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F104D-F208-45C3-A8C2-F2670931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337</TotalTime>
  <Pages>4</Pages>
  <Words>1071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190</cp:revision>
  <cp:lastPrinted>2019-02-06T12:12:00Z</cp:lastPrinted>
  <dcterms:created xsi:type="dcterms:W3CDTF">2023-06-10T14:37:00Z</dcterms:created>
  <dcterms:modified xsi:type="dcterms:W3CDTF">2025-09-20T12:04:00Z</dcterms:modified>
</cp:coreProperties>
</file>